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74B8E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74B8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774B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774B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774B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774B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774B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774B8E">
        <w:rPr>
          <w:b w:val="0"/>
        </w:rPr>
        <w:t xml:space="preserve"> 10/2307-21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74B8E" w:rsidP="00232C8F">
            <w:r>
              <w:t>Преподаватель (профессионального цикла по направлениям АИТ)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74B8E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774B8E" w:rsidRPr="00774B8E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774B8E" w:rsidRPr="00774B8E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774B8E" w:rsidRPr="00774B8E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74B8E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74B8E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74B8E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74B8E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774B8E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774B8E" w:rsidP="00BA30DE">
            <w:pPr>
              <w:jc w:val="center"/>
            </w:pPr>
            <w:r>
              <w:t>079-701-047 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  <w:r>
              <w:t>052-447-866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  <w:tr w:rsidR="00774B8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74B8E" w:rsidRDefault="00774B8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74B8E" w:rsidRPr="00D15B1E" w:rsidRDefault="00774B8E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774B8E" w:rsidRPr="00774B8E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774B8E" w:rsidRPr="00774B8E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9C22D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9C22D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9C22D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74B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9C22D4" w:rsidRPr="009C22D4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9C22D4" w:rsidRPr="009C22D4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74B8E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74B8E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74B8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74B8E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74B8E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74B8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9C22D4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9C22D4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774B8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B8E" w:rsidRPr="00774B8E" w:rsidRDefault="00774B8E" w:rsidP="004E51DC">
            <w:pPr>
              <w:pStyle w:val="a8"/>
            </w:pPr>
          </w:p>
        </w:tc>
      </w:tr>
      <w:tr w:rsidR="00774B8E" w:rsidRPr="00774B8E" w:rsidTr="00774B8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74B8E" w:rsidRPr="00774B8E" w:rsidRDefault="00774B8E" w:rsidP="00EF07A3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74B8E" w:rsidRPr="00774B8E" w:rsidRDefault="00774B8E" w:rsidP="004E51DC">
            <w:pPr>
              <w:pStyle w:val="a8"/>
              <w:rPr>
                <w:vertAlign w:val="superscript"/>
              </w:rPr>
            </w:pPr>
            <w:r w:rsidRPr="00774B8E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774B8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C22D4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9C22D4" w:rsidRPr="009C22D4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F5A83A1B39724A77B6563E5152C6633F"/>
    <w:docVar w:name="rm_id" w:val="6715"/>
    <w:docVar w:name="rm_name" w:val="                                          "/>
    <w:docVar w:name="rm_number" w:val=" 10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8529B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84DAE"/>
    <w:rsid w:val="005A3A36"/>
    <w:rsid w:val="005B466C"/>
    <w:rsid w:val="005B7FE8"/>
    <w:rsid w:val="005C0A9A"/>
    <w:rsid w:val="005C3DCB"/>
    <w:rsid w:val="005D6DFE"/>
    <w:rsid w:val="005F6B08"/>
    <w:rsid w:val="005F77EE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4B8E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C22D4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2022-02-17T04:02:00Z</dcterms:created>
  <dcterms:modified xsi:type="dcterms:W3CDTF">2022-02-18T08:22:00Z</dcterms:modified>
</cp:coreProperties>
</file>